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3764F" w14:textId="77777777" w:rsidR="0082621C" w:rsidRDefault="0082621C" w:rsidP="008262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2B5E5B5D" w14:textId="77777777" w:rsidR="0082621C" w:rsidRDefault="0082621C" w:rsidP="008262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Merchant.</w:t>
      </w:r>
    </w:p>
    <w:p w14:paraId="5DE3CE22" w14:textId="77777777" w:rsidR="0082621C" w:rsidRDefault="0082621C" w:rsidP="0082621C">
      <w:pPr>
        <w:rPr>
          <w:rFonts w:ascii="Times New Roman" w:hAnsi="Times New Roman" w:cs="Times New Roman"/>
        </w:rPr>
      </w:pPr>
    </w:p>
    <w:p w14:paraId="0767E168" w14:textId="77777777" w:rsidR="0082621C" w:rsidRDefault="0082621C" w:rsidP="0082621C">
      <w:pPr>
        <w:rPr>
          <w:rFonts w:ascii="Times New Roman" w:hAnsi="Times New Roman" w:cs="Times New Roman"/>
        </w:rPr>
      </w:pPr>
    </w:p>
    <w:p w14:paraId="373F15EB" w14:textId="77777777" w:rsidR="0082621C" w:rsidRDefault="0082621C" w:rsidP="008262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Carrew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0A38A89F" w14:textId="77777777" w:rsidR="0082621C" w:rsidRDefault="0082621C" w:rsidP="008262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3AA9A3D8" w14:textId="77777777" w:rsidR="0082621C" w:rsidRDefault="0082621C" w:rsidP="0082621C">
      <w:pPr>
        <w:rPr>
          <w:rFonts w:ascii="Times New Roman" w:hAnsi="Times New Roman" w:cs="Times New Roman"/>
        </w:rPr>
      </w:pPr>
    </w:p>
    <w:p w14:paraId="18FF6545" w14:textId="77777777" w:rsidR="0082621C" w:rsidRDefault="0082621C" w:rsidP="0082621C">
      <w:pPr>
        <w:rPr>
          <w:rFonts w:ascii="Times New Roman" w:hAnsi="Times New Roman" w:cs="Times New Roman"/>
        </w:rPr>
      </w:pPr>
    </w:p>
    <w:p w14:paraId="18DCCCB4" w14:textId="77777777" w:rsidR="0082621C" w:rsidRDefault="0082621C" w:rsidP="0082621C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June 2019</w:t>
      </w:r>
    </w:p>
    <w:p w14:paraId="138B0C74" w14:textId="77777777" w:rsidR="006B2F86" w:rsidRPr="00E71FC3" w:rsidRDefault="008262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22190" w14:textId="77777777" w:rsidR="0082621C" w:rsidRDefault="0082621C" w:rsidP="00E71FC3">
      <w:r>
        <w:separator/>
      </w:r>
    </w:p>
  </w:endnote>
  <w:endnote w:type="continuationSeparator" w:id="0">
    <w:p w14:paraId="7E2D0412" w14:textId="77777777" w:rsidR="0082621C" w:rsidRDefault="008262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B6A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982D9" w14:textId="77777777" w:rsidR="0082621C" w:rsidRDefault="0082621C" w:rsidP="00E71FC3">
      <w:r>
        <w:separator/>
      </w:r>
    </w:p>
  </w:footnote>
  <w:footnote w:type="continuationSeparator" w:id="0">
    <w:p w14:paraId="07A58AC9" w14:textId="77777777" w:rsidR="0082621C" w:rsidRDefault="008262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1C"/>
    <w:rsid w:val="001A7C09"/>
    <w:rsid w:val="00577BD5"/>
    <w:rsid w:val="00656CBA"/>
    <w:rsid w:val="006A1F77"/>
    <w:rsid w:val="00733BE7"/>
    <w:rsid w:val="0082621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F73B7"/>
  <w15:chartTrackingRefBased/>
  <w15:docId w15:val="{07918068-9213-41B0-A498-E53352C27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2019-07-04T19:27:00Z</dcterms:created>
  <dcterms:modified xsi:type="dcterms:W3CDTF">2019-07-04T19:27:00Z</dcterms:modified>
</cp:coreProperties>
</file>